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CF7D29" w:rsidTr="00CF7D29">
        <w:trPr>
          <w:trHeight w:val="699"/>
        </w:trPr>
        <w:tc>
          <w:tcPr>
            <w:tcW w:w="9060" w:type="dxa"/>
          </w:tcPr>
          <w:p w:rsidR="008829F0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FA03F1">
              <w:rPr>
                <w:sz w:val="24"/>
                <w:szCs w:val="24"/>
                <w:lang w:val="en-US"/>
              </w:rPr>
              <w:t>Univ</w:t>
            </w:r>
            <w:r w:rsidR="000C3140">
              <w:rPr>
                <w:sz w:val="24"/>
                <w:szCs w:val="24"/>
                <w:lang w:val="en-US"/>
              </w:rPr>
              <w:t>ersity</w:t>
            </w:r>
            <w:r w:rsidR="00FA03F1">
              <w:rPr>
                <w:sz w:val="24"/>
                <w:szCs w:val="24"/>
                <w:lang w:val="en-US"/>
              </w:rPr>
              <w:t xml:space="preserve"> Ferhat Abbas Setif 1</w:t>
            </w:r>
          </w:p>
          <w:p w:rsidR="00277B9C" w:rsidRPr="00494DF0" w:rsidRDefault="00EF246E" w:rsidP="008829F0">
            <w:pPr>
              <w:rPr>
                <w:sz w:val="28"/>
                <w:szCs w:val="28"/>
              </w:rPr>
            </w:pPr>
            <w:r w:rsidRPr="00494DF0">
              <w:rPr>
                <w:sz w:val="24"/>
                <w:szCs w:val="24"/>
              </w:rPr>
              <w:t>Department:</w:t>
            </w:r>
            <w:r w:rsidR="00FA03F1">
              <w:rPr>
                <w:sz w:val="24"/>
                <w:szCs w:val="24"/>
              </w:rPr>
              <w:t xml:space="preserve"> Microbiology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73C9" w:rsidRPr="00466683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466683" w:rsidTr="009B73C9">
        <w:tc>
          <w:tcPr>
            <w:tcW w:w="9062" w:type="dxa"/>
          </w:tcPr>
          <w:p w:rsidR="00494DF0" w:rsidRDefault="00EF246E" w:rsidP="006D053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 xml:space="preserve">Title of the </w:t>
            </w:r>
            <w:r w:rsidRPr="00CF7D29">
              <w:rPr>
                <w:b/>
                <w:bCs/>
                <w:sz w:val="28"/>
                <w:szCs w:val="28"/>
                <w:lang w:val="en-US"/>
              </w:rPr>
              <w:t>MATTER</w:t>
            </w:r>
          </w:p>
          <w:p w:rsidR="00494DF0" w:rsidRPr="00CF7D29" w:rsidRDefault="00FA03F1" w:rsidP="00037A85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Envir</w:t>
            </w:r>
            <w:r w:rsidR="00037A85" w:rsidRPr="00466683">
              <w:rPr>
                <w:sz w:val="36"/>
                <w:szCs w:val="36"/>
                <w:lang w:val="en-US"/>
              </w:rPr>
              <w:t>on</w:t>
            </w:r>
            <w:r>
              <w:rPr>
                <w:sz w:val="36"/>
                <w:szCs w:val="36"/>
                <w:lang w:val="en-US"/>
              </w:rPr>
              <w:t>ment and Health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466683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Default="00D0147E" w:rsidP="00CF7D29">
            <w:pPr>
              <w:jc w:val="center"/>
              <w:rPr>
                <w:rStyle w:val="rynqvb"/>
                <w:i/>
                <w:iCs/>
                <w:lang w:val="en-US"/>
              </w:rPr>
            </w:pPr>
            <w:r w:rsidRPr="00ED4FEA">
              <w:rPr>
                <w:rStyle w:val="rynqvb"/>
                <w:i/>
                <w:iCs/>
                <w:lang w:val="en-US"/>
              </w:rPr>
              <w:t>Name and S</w:t>
            </w:r>
            <w:r w:rsidRPr="00CF7D29">
              <w:rPr>
                <w:rStyle w:val="rynqvb"/>
                <w:i/>
                <w:iCs/>
                <w:lang w:val="en-US"/>
              </w:rPr>
              <w:t>urname</w:t>
            </w:r>
            <w:r w:rsidR="00EF246E" w:rsidRPr="00CF7D29">
              <w:rPr>
                <w:rStyle w:val="rynqvb"/>
                <w:i/>
                <w:iCs/>
                <w:lang w:val="en-US"/>
              </w:rPr>
              <w:t xml:space="preserve"> of the teacher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466683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FA03F1" w:rsidRPr="00CF7D29" w:rsidTr="00914228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</w:tcPr>
          <w:p w:rsidR="00FA03F1" w:rsidRPr="00FA03F1" w:rsidRDefault="00FA03F1" w:rsidP="00FA03F1">
            <w:pPr>
              <w:rPr>
                <w:sz w:val="16"/>
                <w:szCs w:val="16"/>
                <w:lang w:val="en-US"/>
              </w:rPr>
            </w:pPr>
            <w:r w:rsidRPr="00FA03F1">
              <w:rPr>
                <w:sz w:val="20"/>
                <w:szCs w:val="20"/>
                <w:lang w:val="en-US"/>
              </w:rPr>
              <w:t>benslim.asma@univ-setif.dz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FA03F1" w:rsidRDefault="00FA03F1" w:rsidP="00FA03F1">
            <w:r>
              <w:t>tuesday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A03F1" w:rsidRDefault="00FA03F1" w:rsidP="00FA03F1">
            <w:r>
              <w:t>heure</w:t>
            </w:r>
          </w:p>
        </w:tc>
        <w:tc>
          <w:tcPr>
            <w:tcW w:w="985" w:type="dxa"/>
          </w:tcPr>
          <w:p w:rsidR="00FA03F1" w:rsidRDefault="00FA03F1" w:rsidP="00FA03F1">
            <w:r>
              <w:t>14h</w:t>
            </w:r>
          </w:p>
        </w:tc>
      </w:tr>
      <w:tr w:rsidR="00FA03F1" w:rsidRPr="00CF7D29" w:rsidTr="00914228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</w:tcPr>
          <w:p w:rsidR="00FA03F1" w:rsidRDefault="00FA03F1" w:rsidP="00FA03F1"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FA03F1" w:rsidRDefault="00FA03F1" w:rsidP="00FA03F1">
            <w:r>
              <w:t xml:space="preserve">wednesday 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A03F1" w:rsidRDefault="00FA03F1" w:rsidP="00FA03F1">
            <w:r>
              <w:t>heure</w:t>
            </w:r>
          </w:p>
        </w:tc>
        <w:tc>
          <w:tcPr>
            <w:tcW w:w="985" w:type="dxa"/>
          </w:tcPr>
          <w:p w:rsidR="00FA03F1" w:rsidRDefault="00FA03F1" w:rsidP="00FA03F1">
            <w:r>
              <w:t>9 :30h</w:t>
            </w:r>
          </w:p>
        </w:tc>
      </w:tr>
      <w:tr w:rsidR="00FA03F1" w:rsidRPr="00CF7D29" w:rsidTr="00914228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</w:tcPr>
          <w:p w:rsidR="00FA03F1" w:rsidRDefault="00FA03F1" w:rsidP="00FA03F1"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FA03F1" w:rsidRDefault="00FA03F1" w:rsidP="00FA03F1">
            <w: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2"/>
          </w:p>
        </w:tc>
        <w:tc>
          <w:tcPr>
            <w:tcW w:w="992" w:type="dxa"/>
            <w:shd w:val="clear" w:color="auto" w:fill="F2F2F2" w:themeFill="background1" w:themeFillShade="F2"/>
          </w:tcPr>
          <w:p w:rsidR="00FA03F1" w:rsidRDefault="00FA03F1" w:rsidP="00FA03F1">
            <w:r>
              <w:t>heure</w:t>
            </w:r>
          </w:p>
        </w:tc>
        <w:tc>
          <w:tcPr>
            <w:tcW w:w="985" w:type="dxa"/>
          </w:tcPr>
          <w:p w:rsidR="00FA03F1" w:rsidRDefault="00FA03F1" w:rsidP="00FA03F1">
            <w: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FA03F1" w:rsidRPr="00CF7D29" w:rsidTr="00914228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</w:tcPr>
          <w:p w:rsidR="00FA03F1" w:rsidRDefault="00FA03F1" w:rsidP="00FA03F1">
            <w:r>
              <w:t>0663408146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FA03F1" w:rsidRPr="00CF7D29" w:rsidRDefault="00FA03F1" w:rsidP="00FA03F1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</w:tcPr>
          <w:p w:rsidR="00FA03F1" w:rsidRDefault="00FA03F1" w:rsidP="00FA03F1">
            <w:r>
              <w:t>Life sciences faculty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A03F1" w:rsidRDefault="00FA03F1" w:rsidP="00FA03F1">
            <w:r>
              <w:t>Bureau :</w:t>
            </w:r>
          </w:p>
        </w:tc>
        <w:tc>
          <w:tcPr>
            <w:tcW w:w="985" w:type="dxa"/>
          </w:tcPr>
          <w:p w:rsidR="00FA03F1" w:rsidRDefault="00FA03F1" w:rsidP="00FA03F1">
            <w:r>
              <w:t>GS7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466683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FA03F1" w:rsidRPr="00CF7D29" w:rsidTr="00097F53">
        <w:tc>
          <w:tcPr>
            <w:tcW w:w="1295" w:type="pct"/>
          </w:tcPr>
          <w:p w:rsidR="00FA03F1" w:rsidRDefault="00FA03F1" w:rsidP="00FA03F1">
            <w:r>
              <w:t>KANOUNI Lina</w:t>
            </w: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4" w:name="Texte16"/>
            <w:r>
              <w:instrText xml:space="preserve"> FORMTEXT </w:instrText>
            </w:r>
            <w:r w:rsidR="00466683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92" w:type="pct"/>
          </w:tcPr>
          <w:p w:rsidR="00FA03F1" w:rsidRDefault="00FA03F1" w:rsidP="00FA03F1">
            <w:pPr>
              <w:jc w:val="center"/>
            </w:pPr>
            <w:r>
              <w:t>GS7</w:t>
            </w:r>
          </w:p>
        </w:tc>
        <w:tc>
          <w:tcPr>
            <w:tcW w:w="470" w:type="pct"/>
          </w:tcPr>
          <w:p w:rsidR="00FA03F1" w:rsidRDefault="00FA03F1" w:rsidP="00FA03F1">
            <w:r>
              <w:t>Sunday</w:t>
            </w:r>
          </w:p>
        </w:tc>
        <w:tc>
          <w:tcPr>
            <w:tcW w:w="469" w:type="pct"/>
          </w:tcPr>
          <w:p w:rsidR="00FA03F1" w:rsidRDefault="00FA03F1" w:rsidP="00FA03F1">
            <w:r>
              <w:t>9 :30h</w:t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A03F1" w:rsidRPr="00CF7D29" w:rsidTr="008264DC">
        <w:tc>
          <w:tcPr>
            <w:tcW w:w="1295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5" w:name="Texte1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92" w:type="pct"/>
            <w:vAlign w:val="center"/>
          </w:tcPr>
          <w:p w:rsidR="00FA03F1" w:rsidRPr="00CF7D29" w:rsidRDefault="00FA03F1" w:rsidP="00FA03F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A03F1" w:rsidRPr="00CF7D29" w:rsidTr="008264DC">
        <w:tc>
          <w:tcPr>
            <w:tcW w:w="1295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6" w:name="Texte1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892" w:type="pct"/>
            <w:vAlign w:val="center"/>
          </w:tcPr>
          <w:p w:rsidR="00FA03F1" w:rsidRPr="00CF7D29" w:rsidRDefault="00FA03F1" w:rsidP="00FA03F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A03F1" w:rsidRPr="00CF7D29" w:rsidTr="008264DC">
        <w:tc>
          <w:tcPr>
            <w:tcW w:w="1295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 w:rsidR="00FA03F1" w:rsidRPr="00CF7D29" w:rsidRDefault="00FA03F1" w:rsidP="00FA03F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A03F1" w:rsidRPr="00CF7D29" w:rsidTr="008264DC">
        <w:tc>
          <w:tcPr>
            <w:tcW w:w="1295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2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892" w:type="pct"/>
            <w:vAlign w:val="center"/>
          </w:tcPr>
          <w:p w:rsidR="00FA03F1" w:rsidRPr="00CF7D29" w:rsidRDefault="00FA03F1" w:rsidP="00FA03F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A03F1" w:rsidRPr="00CF7D29" w:rsidTr="008264DC">
        <w:tc>
          <w:tcPr>
            <w:tcW w:w="1295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A03F1" w:rsidRPr="00CF7D29" w:rsidRDefault="00FA03F1" w:rsidP="00FA03F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A03F1" w:rsidRPr="00CF7D29" w:rsidRDefault="00FA03F1" w:rsidP="00FA03F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466683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9" w:name="Texte35"/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466683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FA03F1" w:rsidRDefault="00FA03F1" w:rsidP="006D0532">
            <w:pPr>
              <w:rPr>
                <w:lang w:val="en-US"/>
              </w:rPr>
            </w:pPr>
            <w:r w:rsidRPr="00FA03F1">
              <w:rPr>
                <w:lang w:val="en-US"/>
              </w:rPr>
              <w:t>Analyze the ecological and anthropogenic factors that determine and influence human population health.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FA03F1" w:rsidRDefault="00FA03F1" w:rsidP="0042399D">
            <w:pPr>
              <w:rPr>
                <w:lang w:val="en-US"/>
              </w:rPr>
            </w:pPr>
            <w:r w:rsidRPr="00FA03F1">
              <w:rPr>
                <w:lang w:val="en-US"/>
              </w:rPr>
              <w:t>fundamental</w:t>
            </w:r>
          </w:p>
        </w:tc>
      </w:tr>
      <w:tr w:rsidR="00494DF0" w:rsidRPr="00466683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FA03F1" w:rsidRPr="00FA03F1" w:rsidRDefault="00FA03F1" w:rsidP="00FA03F1">
            <w:pPr>
              <w:rPr>
                <w:lang w:val="en-US"/>
              </w:rPr>
            </w:pPr>
            <w:r w:rsidRPr="00FA03F1">
              <w:rPr>
                <w:lang w:val="en-US"/>
              </w:rPr>
              <w:t>The fundamental concepts of the Environment and Health module are:</w:t>
            </w:r>
          </w:p>
          <w:p w:rsidR="00FA03F1" w:rsidRPr="00FA03F1" w:rsidRDefault="00FA03F1" w:rsidP="00FA03F1">
            <w:pPr>
              <w:rPr>
                <w:lang w:val="en-US"/>
              </w:rPr>
            </w:pPr>
            <w:r w:rsidRPr="00FA03F1">
              <w:rPr>
                <w:lang w:val="en-US"/>
              </w:rPr>
              <w:t>-"One Health" approach: Interdependence between environmental and human health.</w:t>
            </w:r>
          </w:p>
          <w:p w:rsidR="00494DF0" w:rsidRPr="00FA03F1" w:rsidRDefault="00FA03F1" w:rsidP="00FA03F1">
            <w:pPr>
              <w:rPr>
                <w:lang w:val="en-US"/>
              </w:rPr>
            </w:pPr>
            <w:r w:rsidRPr="00FA03F1">
              <w:rPr>
                <w:lang w:val="en-US"/>
              </w:rPr>
              <w:t>-Determinants of health: Distinction between natural factors (climate, biogeochemical cycles) and anthropogenic factors (urbanization, industry, agriculture).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>
              <w:rPr>
                <w:rStyle w:val="rynqvb"/>
              </w:rPr>
              <w:t>Subject Credits</w:t>
            </w:r>
          </w:p>
        </w:tc>
        <w:tc>
          <w:tcPr>
            <w:tcW w:w="6513" w:type="dxa"/>
          </w:tcPr>
          <w:p w:rsidR="00494DF0" w:rsidRPr="00CF7D29" w:rsidRDefault="00FA03F1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6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rStyle w:val="rynqvb"/>
              </w:rPr>
              <w:t xml:space="preserve">Matter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CF7D29" w:rsidRDefault="00FA03F1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FA03F1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5+7.5+7.5</w:t>
            </w:r>
          </w:p>
        </w:tc>
      </w:tr>
      <w:tr w:rsidR="00E04AFD" w:rsidRPr="00466683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:rsidR="00FA03F1" w:rsidRPr="00FA03F1" w:rsidRDefault="00FA03F1" w:rsidP="00FA03F1">
            <w:pPr>
              <w:rPr>
                <w:lang w:val="en-US"/>
              </w:rPr>
            </w:pPr>
            <w:r w:rsidRPr="00FA03F1">
              <w:rPr>
                <w:lang w:val="en-US"/>
              </w:rPr>
              <w:t>-Learning how human activity can influence environmental health.</w:t>
            </w:r>
          </w:p>
          <w:p w:rsidR="0042399D" w:rsidRPr="00CF7D29" w:rsidRDefault="00FA03F1" w:rsidP="00FA03F1">
            <w:pPr>
              <w:rPr>
                <w:i/>
                <w:iCs/>
                <w:lang w:val="en-US"/>
              </w:rPr>
            </w:pPr>
            <w:r w:rsidRPr="00FA03F1">
              <w:rPr>
                <w:lang w:val="en-US"/>
              </w:rPr>
              <w:t>-Thinking about improving the quality of life for the human population by improving the quality of the environment.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466683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r>
              <w:t>Yes</w:t>
            </w:r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97F09" w:rsidRPr="00CF7D29" w:rsidTr="00CF7D29">
        <w:tc>
          <w:tcPr>
            <w:tcW w:w="97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595FC4" w:rsidRPr="00CF7D29" w:rsidRDefault="00595FC4" w:rsidP="00323CE6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6B258A" w:rsidRPr="00CF7D29" w:rsidRDefault="006B258A" w:rsidP="009E136F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showingPlcHdr/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6B258A" w:rsidRPr="0042004D" w:rsidRDefault="0042004D" w:rsidP="0042004D">
                <w:pPr>
                  <w:jc w:val="center"/>
                </w:pPr>
                <w:r w:rsidRPr="0049426D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6B258A" w:rsidRPr="0042004D" w:rsidRDefault="006B258A" w:rsidP="001A338C">
            <w:pPr>
              <w:jc w:val="center"/>
            </w:pP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:rsidTr="00CF7D29">
        <w:tc>
          <w:tcPr>
            <w:tcW w:w="97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CF7D29" w:rsidRPr="00D0147E" w:rsidRDefault="00CF7D29" w:rsidP="00CF7D29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FA03F1" w:rsidRDefault="00CF7D29" w:rsidP="00CF7D29">
            <w:pPr>
              <w:jc w:val="center"/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42399D" w:rsidRPr="00CF7D29" w:rsidRDefault="0042004D" w:rsidP="0042399D">
            <w:pPr>
              <w:rPr>
                <w:lang w:val="en-US"/>
              </w:rPr>
            </w:pPr>
            <w:r>
              <w:rPr>
                <w:lang w:val="en-US"/>
              </w:rPr>
              <w:t>Professor’s email</w:t>
            </w:r>
          </w:p>
        </w:tc>
      </w:tr>
      <w:tr w:rsidR="0042399D" w:rsidRPr="00466683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FA03F1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CF7D29" w:rsidRDefault="0042004D" w:rsidP="0042399D">
            <w:pPr>
              <w:rPr>
                <w:lang w:val="en-US"/>
              </w:rPr>
            </w:pPr>
            <w:r>
              <w:rPr>
                <w:lang w:val="en-US"/>
              </w:rPr>
              <w:t>Social network: facebook messenger, telegram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CF7D29" w:rsidRDefault="0042004D" w:rsidP="0042399D">
            <w:pPr>
              <w:rPr>
                <w:lang w:val="en-US"/>
              </w:rPr>
            </w:pPr>
            <w:r>
              <w:rPr>
                <w:lang w:val="en-US"/>
              </w:rPr>
              <w:t>Environment and Health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lastRenderedPageBreak/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466683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42004D" w:rsidRDefault="0042004D" w:rsidP="0042004D">
            <w:pPr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-</w:t>
            </w:r>
            <w:r w:rsidRPr="0042004D">
              <w:rPr>
                <w:lang w:val="en-US"/>
              </w:rPr>
              <w:t>Analyze the documents (scientific articles) provided by the instructor and engage in class discussions.</w:t>
            </w:r>
          </w:p>
          <w:p w:rsidR="00673AFF" w:rsidRPr="00CF7D29" w:rsidRDefault="0042004D" w:rsidP="0042004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42004D">
              <w:rPr>
                <w:lang w:val="en-US"/>
              </w:rPr>
              <w:t>Draw inspiration from the module to create their own business focused on pollution remediation and environmental quality restoration.</w:t>
            </w:r>
          </w:p>
        </w:tc>
      </w:tr>
      <w:tr w:rsidR="00673AFF" w:rsidRPr="00466683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42004D" w:rsidRPr="0042004D" w:rsidRDefault="0042004D" w:rsidP="0042004D">
            <w:pPr>
              <w:rPr>
                <w:lang w:val="en-US"/>
              </w:rPr>
            </w:pPr>
            <w:r w:rsidRPr="0042004D">
              <w:rPr>
                <w:lang w:val="en-US"/>
              </w:rPr>
              <w:t xml:space="preserve">Teaching students: </w:t>
            </w:r>
          </w:p>
          <w:p w:rsidR="0042004D" w:rsidRPr="0042004D" w:rsidRDefault="0042004D" w:rsidP="0042004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42004D">
              <w:rPr>
                <w:lang w:val="en-US"/>
              </w:rPr>
              <w:t>How to draw inspiration from the module to create their own business that addresses current events and needs.</w:t>
            </w:r>
          </w:p>
          <w:p w:rsidR="00673AFF" w:rsidRPr="0042004D" w:rsidRDefault="0042004D" w:rsidP="0042004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42004D">
              <w:rPr>
                <w:lang w:val="en-US"/>
              </w:rPr>
              <w:t xml:space="preserve"> How to analyze and synthesize a scientific article.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044"/>
      </w:tblGrid>
      <w:tr w:rsidR="002D07C3" w:rsidRPr="00CF7D29" w:rsidTr="00037A85">
        <w:tc>
          <w:tcPr>
            <w:tcW w:w="9286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466683" w:rsidTr="00037A85">
        <w:trPr>
          <w:trHeight w:val="802"/>
        </w:trPr>
        <w:tc>
          <w:tcPr>
            <w:tcW w:w="1242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8044" w:type="dxa"/>
          </w:tcPr>
          <w:p w:rsidR="00037A85" w:rsidRPr="00037A85" w:rsidRDefault="00466683" w:rsidP="00037A85">
            <w:pPr>
              <w:rPr>
                <w:lang w:val="en-US"/>
              </w:rPr>
            </w:pPr>
            <w:hyperlink r:id="rId6" w:history="1">
              <w:r w:rsidR="00037A85" w:rsidRPr="00037A85">
                <w:rPr>
                  <w:rStyle w:val="Lienhypertexte"/>
                  <w:lang w:val="en-US"/>
                </w:rPr>
                <w:t>https://espum.umontreal.ca/fileadmin/espum/documents/DSEST/Environnement_et_sante_publique_Fondements_et_pratiques/09Chap03.pdf</w:t>
              </w:r>
            </w:hyperlink>
            <w:r w:rsidR="00037A85" w:rsidRPr="00037A85">
              <w:rPr>
                <w:lang w:val="en-US"/>
              </w:rPr>
              <w:t xml:space="preserve"> </w:t>
            </w:r>
          </w:p>
          <w:p w:rsidR="00037A85" w:rsidRPr="00037A85" w:rsidRDefault="00037A85" w:rsidP="00037A85">
            <w:pPr>
              <w:rPr>
                <w:lang w:val="en-US"/>
              </w:rPr>
            </w:pPr>
          </w:p>
          <w:p w:rsidR="00037A85" w:rsidRPr="00037A85" w:rsidRDefault="00466683" w:rsidP="00037A85">
            <w:pPr>
              <w:rPr>
                <w:lang w:val="en-US"/>
              </w:rPr>
            </w:pPr>
            <w:hyperlink r:id="rId7" w:history="1">
              <w:r w:rsidR="00037A85" w:rsidRPr="00037A85">
                <w:rPr>
                  <w:rStyle w:val="Lienhypertexte"/>
                  <w:lang w:val="en-US"/>
                </w:rPr>
                <w:t>https://stm.cairn.info/environnement-et-sante-publique--9782810910076?lang=fr</w:t>
              </w:r>
            </w:hyperlink>
            <w:r w:rsidR="00037A85" w:rsidRPr="00037A85">
              <w:rPr>
                <w:lang w:val="en-US"/>
              </w:rPr>
              <w:t xml:space="preserve"> </w:t>
            </w:r>
          </w:p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466683" w:rsidTr="00037A85">
        <w:trPr>
          <w:trHeight w:val="416"/>
        </w:trPr>
        <w:tc>
          <w:tcPr>
            <w:tcW w:w="1242" w:type="dxa"/>
          </w:tcPr>
          <w:p w:rsidR="004A3421" w:rsidRPr="00CF7D29" w:rsidRDefault="004A3421" w:rsidP="004A3421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8044" w:type="dxa"/>
          </w:tcPr>
          <w:p w:rsidR="00037A85" w:rsidRPr="00037A85" w:rsidRDefault="00466683" w:rsidP="00037A85">
            <w:hyperlink r:id="rId8" w:history="1">
              <w:r w:rsidR="00037A85" w:rsidRPr="00037A85">
                <w:rPr>
                  <w:rStyle w:val="Lienhypertexte"/>
                </w:rPr>
                <w:t>file:///C:/Users/Acer/Downloads/la-sant%C3%A9-environnementale-en-alg%C3%A9rie%20-entre-r%C3%A9alit%C3%A9s-et-politiques-publiques-engag%C3%A9es..pdf</w:t>
              </w:r>
            </w:hyperlink>
            <w:r w:rsidR="00037A85" w:rsidRPr="00037A85">
              <w:t xml:space="preserve"> </w:t>
            </w:r>
          </w:p>
          <w:p w:rsidR="00037A85" w:rsidRPr="00037A85" w:rsidRDefault="00037A85" w:rsidP="00037A85"/>
          <w:p w:rsidR="00037A85" w:rsidRPr="00037A85" w:rsidRDefault="00466683" w:rsidP="00037A85">
            <w:pPr>
              <w:rPr>
                <w:lang w:val="en-US"/>
              </w:rPr>
            </w:pPr>
            <w:hyperlink r:id="rId9" w:history="1">
              <w:r w:rsidR="00037A85" w:rsidRPr="00037A85">
                <w:rPr>
                  <w:rStyle w:val="Lienhypertexte"/>
                  <w:lang w:val="en-US"/>
                </w:rPr>
                <w:t>file:///C:/Users/Acer/Downloads/2023EnvSP_UnePlanete02.pdf</w:t>
              </w:r>
            </w:hyperlink>
            <w:r w:rsidR="00037A85" w:rsidRPr="00037A85">
              <w:rPr>
                <w:lang w:val="en-US"/>
              </w:rPr>
              <w:t xml:space="preserve"> </w:t>
            </w:r>
          </w:p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037A85">
        <w:tc>
          <w:tcPr>
            <w:tcW w:w="1242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8044" w:type="dxa"/>
          </w:tcPr>
          <w:p w:rsidR="005F6BBF" w:rsidRPr="001C766D" w:rsidRDefault="001C766D" w:rsidP="004A3421">
            <w:r>
              <w:t>Environment and Health</w:t>
            </w:r>
          </w:p>
        </w:tc>
      </w:tr>
      <w:tr w:rsidR="004A3421" w:rsidRPr="00466683" w:rsidTr="00037A85">
        <w:trPr>
          <w:trHeight w:val="856"/>
        </w:trPr>
        <w:tc>
          <w:tcPr>
            <w:tcW w:w="1242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8044" w:type="dxa"/>
          </w:tcPr>
          <w:p w:rsidR="005F6BBF" w:rsidRPr="00CF7D29" w:rsidRDefault="00466683" w:rsidP="004A3421">
            <w:pPr>
              <w:rPr>
                <w:lang w:val="en-US"/>
              </w:rPr>
            </w:pPr>
            <w:hyperlink r:id="rId10" w:history="1">
              <w:r w:rsidR="00037A85" w:rsidRPr="00037A85">
                <w:rPr>
                  <w:rStyle w:val="Lienhypertexte"/>
                  <w:lang w:val="en-US"/>
                </w:rPr>
                <w:t>https://sante.gouv.fr/sante-et-environnement/</w:t>
              </w:r>
            </w:hyperlink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466683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029460"/>
                <wp:effectExtent l="0" t="0" r="19050" b="2794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2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bookmarkStart w:id="10" w:name="_GoBack"/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466683" w:rsidRPr="00DD0E78" w:rsidRDefault="00466683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7EB77DA" wp14:editId="5F61C427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5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" fillcolor="white [3201]" strokeweight=".5pt">
                <v:path arrowok="t"/>
                <v:textbox>
                  <w:txbxContent>
                    <w:p w:rsidR="00E04AFD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bookmarkStart w:id="11" w:name="_GoBack"/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466683" w:rsidRPr="00DD0E78" w:rsidRDefault="00466683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7EB77DA" wp14:editId="5F61C427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1"/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EE57660"/>
    <w:multiLevelType w:val="hybridMultilevel"/>
    <w:tmpl w:val="BC3A9C3A"/>
    <w:lvl w:ilvl="0" w:tplc="CC08F0E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A85"/>
    <w:rsid w:val="000A2139"/>
    <w:rsid w:val="000C19B5"/>
    <w:rsid w:val="000C3140"/>
    <w:rsid w:val="00121ACD"/>
    <w:rsid w:val="00121DA8"/>
    <w:rsid w:val="001A338C"/>
    <w:rsid w:val="001B6C15"/>
    <w:rsid w:val="001C29AF"/>
    <w:rsid w:val="001C766D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D57BB"/>
    <w:rsid w:val="003E5702"/>
    <w:rsid w:val="003F1728"/>
    <w:rsid w:val="00402994"/>
    <w:rsid w:val="00406172"/>
    <w:rsid w:val="0042004D"/>
    <w:rsid w:val="0042399D"/>
    <w:rsid w:val="00457208"/>
    <w:rsid w:val="00466683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26509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06C25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A03F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3D28A0E-283D-4AEE-BF1A-DE92AE5A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Acer/Downloads/la-sant%C3%A9-environnementale-en-alg%C3%A9rie%20-entre-r%C3%A9alit%C3%A9s-et-politiques-publiques-engag%C3%A9es..pdf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https://stm.cairn.info/environnement-et-sante-publique--9782810910076?lang=fr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spum.umontreal.ca/fileadmin/espum/documents/DSEST/Environnement_et_sante_publique_Fondements_et_pratiques/09Chap03.pdf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sante.gouv.fr/sante-et-environnement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/Users/Acer/Downloads/2023EnvSP_UnePlanete02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513948"/>
    <w:rsid w:val="005A5D73"/>
    <w:rsid w:val="00780C91"/>
    <w:rsid w:val="008159DD"/>
    <w:rsid w:val="00AA6FD8"/>
    <w:rsid w:val="00AD5200"/>
    <w:rsid w:val="00AE0932"/>
    <w:rsid w:val="00B317D6"/>
    <w:rsid w:val="00C21242"/>
    <w:rsid w:val="00CD648A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3A518-335A-48BC-B3C0-B337560C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3</Pages>
  <Words>958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2023-03-05T13:51:00Z</cp:lastPrinted>
  <dcterms:created xsi:type="dcterms:W3CDTF">2026-07-15T12:41:00Z</dcterms:created>
  <dcterms:modified xsi:type="dcterms:W3CDTF">2026-07-15T12:41:00Z</dcterms:modified>
</cp:coreProperties>
</file>